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9AE" w:rsidRPr="00D0361C" w:rsidRDefault="008C39AE" w:rsidP="00545511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MPHM1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362</w:t>
      </w:r>
    </w:p>
    <w:p w:rsidR="008C39AE" w:rsidRDefault="008C39AE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8C39AE" w:rsidRDefault="008C39A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phases, groups and individual outputs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8C39AE" w:rsidRDefault="008C39A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Adjustable threshold values with an alarm function increase the availability of the connected loads.  </w:t>
      </w:r>
    </w:p>
    <w:p w:rsidR="008C39AE" w:rsidRDefault="008C39A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8C39AE" w:rsidRDefault="008C39A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8C39AE" w:rsidRDefault="008C39A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8C39AE" w:rsidRDefault="008C39A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8C39AE" w:rsidRDefault="008C39A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8C39AE" w:rsidRPr="00292291" w:rsidRDefault="008C39A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8C39AE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C39AE" w:rsidRPr="00292291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8C39AE" w:rsidRPr="00292291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8C39AE" w:rsidRPr="00292291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8C39AE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C39AE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Current (A), voltage (V), real power (W), apparent power (VA), consumption (kWh), power factor, frequency and crest factor</w:t>
      </w:r>
    </w:p>
    <w:p w:rsidR="008C39AE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8C39AE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C39AE" w:rsidRPr="00292291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8C39AE" w:rsidRPr="00292291" w:rsidRDefault="008C39AE" w:rsidP="0055283A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230/400Vac / 32A</w:t>
      </w:r>
    </w:p>
    <w:p w:rsidR="008C39AE" w:rsidRPr="00292291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8C39AE" w:rsidRPr="00292291" w:rsidRDefault="008C39AE" w:rsidP="0054551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 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8C39AE" w:rsidRPr="00292291" w:rsidRDefault="008C39AE" w:rsidP="0054551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12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C19, max. 16A per outlet</w:t>
      </w:r>
    </w:p>
    <w:p w:rsidR="008C39AE" w:rsidRPr="00292291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C39AE" w:rsidRPr="00292291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8C39AE" w:rsidRPr="00292291" w:rsidRDefault="008C39AE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8C39AE" w:rsidRPr="00292291" w:rsidRDefault="008C39AE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8C39AE" w:rsidRPr="00292291" w:rsidRDefault="008C39AE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8C39AE" w:rsidRPr="00292291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C39AE" w:rsidRPr="00292291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8C39AE" w:rsidRPr="006F32EF" w:rsidRDefault="008C39AE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8C39AE" w:rsidRPr="006F32EF" w:rsidRDefault="008C39AE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8C39AE" w:rsidRDefault="008C39AE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8C39AE" w:rsidRPr="00292291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C39AE" w:rsidRPr="006F32EF" w:rsidRDefault="008C39AE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8C39AE" w:rsidRDefault="008C39AE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8C39AE" w:rsidRDefault="008C39AE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8C39AE" w:rsidRPr="00292291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C39AE" w:rsidRPr="00292291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8C39AE" w:rsidRPr="00292291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0361C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8C39AE" w:rsidRPr="00292291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8C39AE" w:rsidRPr="00292291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8C39AE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8C39AE" w:rsidRPr="00292291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C39AE" w:rsidRPr="00292291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8C39AE" w:rsidRDefault="008C39AE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8C39AE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8C39AE" w:rsidRPr="00292291" w:rsidRDefault="008C39A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8C39AE" w:rsidRPr="00292291" w:rsidSect="000349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A3282"/>
    <w:multiLevelType w:val="hybridMultilevel"/>
    <w:tmpl w:val="A83222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349D2"/>
    <w:rsid w:val="00094F77"/>
    <w:rsid w:val="000D74D8"/>
    <w:rsid w:val="0016525E"/>
    <w:rsid w:val="001D1E50"/>
    <w:rsid w:val="00221FFC"/>
    <w:rsid w:val="00276014"/>
    <w:rsid w:val="002812AC"/>
    <w:rsid w:val="00292291"/>
    <w:rsid w:val="002C7229"/>
    <w:rsid w:val="003915FC"/>
    <w:rsid w:val="003C4B0F"/>
    <w:rsid w:val="003D359B"/>
    <w:rsid w:val="003E728E"/>
    <w:rsid w:val="00401D26"/>
    <w:rsid w:val="004B1DA1"/>
    <w:rsid w:val="004D1249"/>
    <w:rsid w:val="00523BE8"/>
    <w:rsid w:val="00545511"/>
    <w:rsid w:val="0055283A"/>
    <w:rsid w:val="005758D7"/>
    <w:rsid w:val="006F32EF"/>
    <w:rsid w:val="00734290"/>
    <w:rsid w:val="007C4842"/>
    <w:rsid w:val="008C39AE"/>
    <w:rsid w:val="00922C71"/>
    <w:rsid w:val="00930195"/>
    <w:rsid w:val="009F647D"/>
    <w:rsid w:val="00A77376"/>
    <w:rsid w:val="00C91BA4"/>
    <w:rsid w:val="00CF07EB"/>
    <w:rsid w:val="00D0361C"/>
    <w:rsid w:val="00D71E76"/>
    <w:rsid w:val="00DB3B21"/>
    <w:rsid w:val="00E21A47"/>
    <w:rsid w:val="00E54C5A"/>
    <w:rsid w:val="00EB6089"/>
    <w:rsid w:val="00F46A6D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0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322</Words>
  <Characters>1903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MPHM1345</dc:title>
  <dc:subject/>
  <dc:creator>Hofbauer, Thomas [NETPWR/KNURR/DE]</dc:creator>
  <cp:keywords/>
  <dc:description/>
  <cp:lastModifiedBy>takacr</cp:lastModifiedBy>
  <cp:revision>3</cp:revision>
  <dcterms:created xsi:type="dcterms:W3CDTF">2013-11-26T09:57:00Z</dcterms:created>
  <dcterms:modified xsi:type="dcterms:W3CDTF">2013-11-26T12:38:00Z</dcterms:modified>
</cp:coreProperties>
</file>